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2FD72" w14:textId="77777777" w:rsidR="00CD15CA" w:rsidRDefault="00CD15CA" w:rsidP="00CD15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Ralph BLOME</w:t>
      </w:r>
      <w:r>
        <w:t xml:space="preserve">   </w:t>
      </w:r>
      <w:proofErr w:type="gramStart"/>
      <w: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fl.1402)</w:t>
      </w:r>
    </w:p>
    <w:p w14:paraId="0AC1D350" w14:textId="77777777" w:rsidR="00CD15CA" w:rsidRDefault="00CD15CA" w:rsidP="00CD15CA">
      <w:pPr>
        <w:pStyle w:val="NoSpacing"/>
        <w:rPr>
          <w:rFonts w:cs="Times New Roman"/>
          <w:szCs w:val="24"/>
        </w:rPr>
      </w:pPr>
    </w:p>
    <w:p w14:paraId="48D44FD2" w14:textId="77777777" w:rsidR="00CD15CA" w:rsidRDefault="00CD15CA" w:rsidP="00CD15CA">
      <w:pPr>
        <w:pStyle w:val="NoSpacing"/>
        <w:rPr>
          <w:rFonts w:cs="Times New Roman"/>
          <w:szCs w:val="24"/>
        </w:rPr>
      </w:pPr>
    </w:p>
    <w:p w14:paraId="14070821" w14:textId="77777777" w:rsidR="00CD15CA" w:rsidRDefault="00CD15CA" w:rsidP="00CD15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Dec.1402</w:t>
      </w:r>
      <w:r>
        <w:rPr>
          <w:rFonts w:cs="Times New Roman"/>
          <w:szCs w:val="24"/>
        </w:rPr>
        <w:tab/>
        <w:t>He was one of those who were ordered to appear before the King and Council</w:t>
      </w:r>
    </w:p>
    <w:p w14:paraId="6CCF8F7C" w14:textId="77777777" w:rsidR="00CD15CA" w:rsidRDefault="00CD15CA" w:rsidP="00CD15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 person at Westminster on 20 January 1403 touching a complaint of the </w:t>
      </w:r>
    </w:p>
    <w:p w14:paraId="71C07C68" w14:textId="77777777" w:rsidR="00CD15CA" w:rsidRDefault="00CD15CA" w:rsidP="00CD15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subjects of the King of Castile and Leon that he and his accomplices, in spite</w:t>
      </w:r>
    </w:p>
    <w:p w14:paraId="0071A56F" w14:textId="77777777" w:rsidR="00CD15CA" w:rsidRDefault="00CD15CA" w:rsidP="00CD15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the truce, had taken ships, vessels, </w:t>
      </w:r>
      <w:proofErr w:type="gramStart"/>
      <w:r>
        <w:rPr>
          <w:rFonts w:cs="Times New Roman"/>
          <w:szCs w:val="24"/>
        </w:rPr>
        <w:t>merchandise</w:t>
      </w:r>
      <w:proofErr w:type="gramEnd"/>
      <w:r>
        <w:rPr>
          <w:rFonts w:cs="Times New Roman"/>
          <w:szCs w:val="24"/>
        </w:rPr>
        <w:t xml:space="preserve"> and goods of the </w:t>
      </w:r>
    </w:p>
    <w:p w14:paraId="22E44C59" w14:textId="77777777" w:rsidR="00CD15CA" w:rsidRDefault="00CD15CA" w:rsidP="00CD15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complainants and are withholding the same.   (C.C.R. 1402-5 p.24)</w:t>
      </w:r>
    </w:p>
    <w:p w14:paraId="2B51AE94" w14:textId="77777777" w:rsidR="00CD15CA" w:rsidRDefault="00CD15CA" w:rsidP="00CD15CA">
      <w:pPr>
        <w:pStyle w:val="NoSpacing"/>
        <w:rPr>
          <w:rFonts w:cs="Times New Roman"/>
          <w:szCs w:val="24"/>
        </w:rPr>
      </w:pPr>
    </w:p>
    <w:p w14:paraId="77A3243D" w14:textId="77777777" w:rsidR="00CD15CA" w:rsidRDefault="00CD15CA" w:rsidP="00CD15CA">
      <w:pPr>
        <w:pStyle w:val="NoSpacing"/>
        <w:rPr>
          <w:rFonts w:cs="Times New Roman"/>
          <w:szCs w:val="24"/>
        </w:rPr>
      </w:pPr>
    </w:p>
    <w:p w14:paraId="48B230C2" w14:textId="77777777" w:rsidR="00CD15CA" w:rsidRDefault="00CD15CA" w:rsidP="00CD15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April 2024</w:t>
      </w:r>
    </w:p>
    <w:p w14:paraId="1ED281F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98408" w14:textId="77777777" w:rsidR="00CD15CA" w:rsidRDefault="00CD15CA" w:rsidP="009139A6">
      <w:r>
        <w:separator/>
      </w:r>
    </w:p>
  </w:endnote>
  <w:endnote w:type="continuationSeparator" w:id="0">
    <w:p w14:paraId="4038A6F9" w14:textId="77777777" w:rsidR="00CD15CA" w:rsidRDefault="00CD15C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8DE1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C670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592E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34E79" w14:textId="77777777" w:rsidR="00CD15CA" w:rsidRDefault="00CD15CA" w:rsidP="009139A6">
      <w:r>
        <w:separator/>
      </w:r>
    </w:p>
  </w:footnote>
  <w:footnote w:type="continuationSeparator" w:id="0">
    <w:p w14:paraId="4DED7285" w14:textId="77777777" w:rsidR="00CD15CA" w:rsidRDefault="00CD15C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6E72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24C8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472B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5CA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CD15C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B326EE"/>
  <w15:chartTrackingRefBased/>
  <w15:docId w15:val="{EC8210B4-DC48-4BFD-BB93-98B050603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2024-04-15T06:44:00Z</dcterms:created>
  <dcterms:modified xsi:type="dcterms:W3CDTF">2024-04-15T06:45:00Z</dcterms:modified>
</cp:coreProperties>
</file>